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9842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84B81"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842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059A1"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>10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แผนการศึกษาแห่งชาติ พ.ศ. 2560 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ของส่วนราชการ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ได้อย่างเหมาะสม</w:t>
      </w:r>
    </w:p>
    <w:p w:rsidR="005557AF" w:rsidRPr="009842C4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9842C4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9842C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238"/>
      </w:tblGrid>
      <w:tr w:rsidR="00E778A6" w:rsidRPr="009842C4" w:rsidTr="0012650A">
        <w:trPr>
          <w:tblHeader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A1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มาตรฐานรายงานสถิติ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ของหน่วยงาน  จำนวน ......... รายงาน</w:t>
            </w:r>
          </w:p>
        </w:tc>
      </w:tr>
      <w:tr w:rsidR="00D13030" w:rsidRPr="009842C4" w:rsidTr="0012650A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รายงานสถิติที่นำเสนอผู้บริหาร  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จำนวน .......... รายงาน</w:t>
            </w:r>
          </w:p>
        </w:tc>
      </w:tr>
      <w:tr w:rsidR="00E778A6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50A" w:rsidRPr="00004F15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มีสารสนเทศของหน่วยงานบนระบบสารสนเทศเพื่อการตัดสินใจของผู้บริหาร สกอ. </w:t>
            </w:r>
            <w:r w:rsidRPr="00004F15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อย่างน้อย 1 รายงาน </w:t>
            </w:r>
          </w:p>
          <w:p w:rsidR="006D01A2" w:rsidRPr="009842C4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บุคลากรเข้ารับการฝึกอบรมการใช้งานระบบฯ ตามที่ สกอ.กำหนด</w:t>
            </w:r>
          </w:p>
        </w:tc>
      </w:tr>
    </w:tbl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A42EFF" w:rsidRPr="009842C4" w:rsidRDefault="00A42EFF" w:rsidP="00D13030">
      <w:pPr>
        <w:pStyle w:val="FootnoteText"/>
        <w:spacing w:before="120"/>
        <w:rPr>
          <w:rFonts w:ascii="TH SarabunPSK" w:hAnsi="TH SarabunPSK" w:cs="TH SarabunPSK"/>
          <w:sz w:val="30"/>
          <w:szCs w:val="30"/>
        </w:rPr>
      </w:pP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หมายเหตุ </w:t>
      </w:r>
      <w:r w:rsidRPr="009842C4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</w:t>
      </w: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9842C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842C4" w:rsidTr="00F16849">
        <w:tc>
          <w:tcPr>
            <w:tcW w:w="371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12650A" w:rsidRPr="009842C4" w:rsidTr="00F16849">
        <w:tc>
          <w:tcPr>
            <w:tcW w:w="371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9842C4" w:rsidTr="00F16849">
        <w:trPr>
          <w:trHeight w:val="679"/>
        </w:trPr>
        <w:tc>
          <w:tcPr>
            <w:tcW w:w="3710" w:type="dxa"/>
          </w:tcPr>
          <w:p w:rsidR="00416FDA" w:rsidRPr="009842C4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9842C4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9842C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9842C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9842C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9842C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9842C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842C4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33C" w:rsidRDefault="00C6633C">
      <w:r>
        <w:separator/>
      </w:r>
    </w:p>
  </w:endnote>
  <w:endnote w:type="continuationSeparator" w:id="0">
    <w:p w:rsidR="00C6633C" w:rsidRDefault="00C66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8D1" w:rsidRDefault="008948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8D1" w:rsidRDefault="008948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33C" w:rsidRDefault="00C6633C">
      <w:r>
        <w:separator/>
      </w:r>
    </w:p>
  </w:footnote>
  <w:footnote w:type="continuationSeparator" w:id="0">
    <w:p w:rsidR="00C6633C" w:rsidRDefault="00C66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8D1" w:rsidRDefault="008948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7333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12650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7333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  <w:bookmarkStart w:id="1" w:name="_GoBack"/>
                      <w:bookmarkEnd w:id="1"/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12650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8D1" w:rsidRDefault="008948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2650A"/>
    <w:rsid w:val="0013787B"/>
    <w:rsid w:val="00141511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D7BC3"/>
    <w:rsid w:val="001E4279"/>
    <w:rsid w:val="001F4B09"/>
    <w:rsid w:val="00200DBD"/>
    <w:rsid w:val="00201B1E"/>
    <w:rsid w:val="002059A1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D58C3"/>
    <w:rsid w:val="002E4335"/>
    <w:rsid w:val="002E71E2"/>
    <w:rsid w:val="002F5233"/>
    <w:rsid w:val="00302AEC"/>
    <w:rsid w:val="00304585"/>
    <w:rsid w:val="00310929"/>
    <w:rsid w:val="003176C6"/>
    <w:rsid w:val="00332EFE"/>
    <w:rsid w:val="003442D0"/>
    <w:rsid w:val="003A0401"/>
    <w:rsid w:val="003C1567"/>
    <w:rsid w:val="003C507F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5511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640B8"/>
    <w:rsid w:val="005731E3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3F47"/>
    <w:rsid w:val="006B52E9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27EF3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948D1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9DF"/>
    <w:rsid w:val="00953BAC"/>
    <w:rsid w:val="00973C20"/>
    <w:rsid w:val="00977DAC"/>
    <w:rsid w:val="009842C4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2EFF"/>
    <w:rsid w:val="00A645B0"/>
    <w:rsid w:val="00A65481"/>
    <w:rsid w:val="00A66ADB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333E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1CAC"/>
    <w:rsid w:val="00C44E71"/>
    <w:rsid w:val="00C55FFC"/>
    <w:rsid w:val="00C6633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0C56"/>
    <w:rsid w:val="00D52CF5"/>
    <w:rsid w:val="00D60397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357D4"/>
    <w:rsid w:val="00E5030D"/>
    <w:rsid w:val="00E674BB"/>
    <w:rsid w:val="00E74B6F"/>
    <w:rsid w:val="00E778A6"/>
    <w:rsid w:val="00E831FC"/>
    <w:rsid w:val="00E963B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6849"/>
    <w:rsid w:val="00F16B25"/>
    <w:rsid w:val="00F21AF1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207E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2A138-175E-40AA-8F92-19019D160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41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28</cp:revision>
  <cp:lastPrinted>2017-01-06T06:10:00Z</cp:lastPrinted>
  <dcterms:created xsi:type="dcterms:W3CDTF">2017-01-06T02:10:00Z</dcterms:created>
  <dcterms:modified xsi:type="dcterms:W3CDTF">2018-12-03T04:25:00Z</dcterms:modified>
</cp:coreProperties>
</file>